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577" w:rsidRPr="002A4BAB" w:rsidRDefault="007B6577" w:rsidP="00244929">
      <w:pPr>
        <w:spacing w:line="216" w:lineRule="auto"/>
        <w:ind w:firstLine="4253"/>
      </w:pPr>
      <w:bookmarkStart w:id="0" w:name="_GoBack"/>
      <w:bookmarkEnd w:id="0"/>
      <w:r w:rsidRPr="002A4BAB">
        <w:t>Приложение №1</w:t>
      </w:r>
    </w:p>
    <w:p w:rsidR="007B6577" w:rsidRDefault="007B6577" w:rsidP="00244929">
      <w:pPr>
        <w:spacing w:line="216" w:lineRule="auto"/>
        <w:ind w:left="4251"/>
        <w:jc w:val="both"/>
        <w:rPr>
          <w:bCs/>
          <w:sz w:val="22"/>
          <w:szCs w:val="22"/>
        </w:rPr>
      </w:pPr>
      <w:r w:rsidRPr="002A4BAB">
        <w:rPr>
          <w:sz w:val="22"/>
          <w:szCs w:val="22"/>
        </w:rPr>
        <w:t xml:space="preserve">к Административному регламенту предоставления комитетом </w:t>
      </w:r>
      <w:r w:rsidRPr="002A4BAB">
        <w:rPr>
          <w:bCs/>
          <w:sz w:val="22"/>
          <w:szCs w:val="22"/>
        </w:rPr>
        <w:t>социального обеспечения, материнства и детства Курской области государственной услуги «Обеспечение протезно-ортопедическими изделиями лиц, не являющихся инвалидами, но по медицинским показаниям нуждающихся в протезно-ортопедических изделиях, за счет средств областного бюджета»</w:t>
      </w:r>
    </w:p>
    <w:p w:rsidR="007B6577" w:rsidRDefault="007B6577" w:rsidP="00244929">
      <w:pPr>
        <w:spacing w:line="216" w:lineRule="auto"/>
        <w:ind w:left="4251"/>
        <w:jc w:val="both"/>
        <w:rPr>
          <w:bCs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650"/>
        <w:gridCol w:w="4848"/>
      </w:tblGrid>
      <w:tr w:rsidR="007B6577" w:rsidRPr="00697FB3" w:rsidTr="00B93EE9">
        <w:tc>
          <w:tcPr>
            <w:tcW w:w="4650" w:type="dxa"/>
          </w:tcPr>
          <w:p w:rsidR="007B6577" w:rsidRPr="00697FB3" w:rsidRDefault="007B6577" w:rsidP="00B93EE9">
            <w:pPr>
              <w:pStyle w:val="ConsPlusTitle"/>
              <w:snapToGrid w:val="0"/>
              <w:ind w:left="-55" w:right="710" w:firstLine="709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</w:p>
          <w:p w:rsidR="007B6577" w:rsidRPr="00697FB3" w:rsidRDefault="007B6577" w:rsidP="00B93EE9">
            <w:pPr>
              <w:pStyle w:val="ConsPlusTitle"/>
              <w:snapToGrid w:val="0"/>
              <w:ind w:left="-55" w:right="710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697F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Представитель:</w:t>
            </w:r>
          </w:p>
          <w:p w:rsidR="007B6577" w:rsidRPr="00244929" w:rsidRDefault="007B6577" w:rsidP="00B93EE9">
            <w:pPr>
              <w:pStyle w:val="ConsPlusTitle"/>
              <w:snapToGrid w:val="0"/>
              <w:ind w:left="-55" w:right="-55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</w:pPr>
            <w:r w:rsidRPr="00244929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Иванова Зоя Ивановна</w:t>
            </w:r>
          </w:p>
          <w:p w:rsidR="007B6577" w:rsidRPr="00697FB3" w:rsidRDefault="007B6577" w:rsidP="00B93EE9">
            <w:pPr>
              <w:pStyle w:val="ConsPlusTitle"/>
              <w:snapToGrid w:val="0"/>
              <w:ind w:left="-55" w:right="-55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697F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(Ф.И.О. полностью)</w:t>
            </w:r>
          </w:p>
          <w:p w:rsidR="007B6577" w:rsidRPr="00697FB3" w:rsidRDefault="007B6577" w:rsidP="00B93EE9">
            <w:pPr>
              <w:pStyle w:val="ConsPlusTitle"/>
              <w:ind w:left="-55" w:right="5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697F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документ, удостоверяющий </w:t>
            </w:r>
          </w:p>
          <w:p w:rsidR="007B6577" w:rsidRPr="00697FB3" w:rsidRDefault="007B6577" w:rsidP="00B93EE9">
            <w:pPr>
              <w:pStyle w:val="ConsPlusTitle"/>
              <w:ind w:left="-55" w:right="5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697F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личность</w:t>
            </w:r>
          </w:p>
          <w:p w:rsidR="007B6577" w:rsidRPr="00697FB3" w:rsidRDefault="007B6577" w:rsidP="00B93EE9">
            <w:pPr>
              <w:pStyle w:val="ConsPlusTitle"/>
              <w:ind w:left="-55" w:right="5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697F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</w:t>
            </w:r>
            <w:r w:rsidRPr="00244929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паспорт серия 3800 № 9999999</w:t>
            </w:r>
          </w:p>
          <w:p w:rsidR="007B6577" w:rsidRDefault="007B6577" w:rsidP="00B93EE9">
            <w:pPr>
              <w:pStyle w:val="ConsPlusTitle"/>
              <w:snapToGrid w:val="0"/>
              <w:ind w:left="-55" w:right="5" w:hanging="15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697F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выдан (кем, когда)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244929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ОМ №6 УВД г. Курск</w:t>
            </w:r>
          </w:p>
          <w:p w:rsidR="007B6577" w:rsidRPr="00697FB3" w:rsidRDefault="007B6577" w:rsidP="00B93EE9">
            <w:pPr>
              <w:pStyle w:val="ConsPlusTitle"/>
              <w:snapToGrid w:val="0"/>
              <w:ind w:left="-55" w:right="5" w:hanging="15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244929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10.10.2001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г. </w:t>
            </w:r>
          </w:p>
          <w:p w:rsidR="007B6577" w:rsidRDefault="007B6577" w:rsidP="00B93EE9">
            <w:pPr>
              <w:pStyle w:val="a"/>
              <w:snapToGrid w:val="0"/>
              <w:ind w:left="-55"/>
              <w:jc w:val="both"/>
              <w:rPr>
                <w:rFonts w:cs="Times New Roman"/>
                <w:bCs/>
                <w:color w:val="000000"/>
                <w:spacing w:val="1"/>
              </w:rPr>
            </w:pPr>
            <w:r w:rsidRPr="00697FB3">
              <w:rPr>
                <w:rFonts w:cs="Times New Roman"/>
                <w:bCs/>
                <w:color w:val="000000"/>
                <w:spacing w:val="1"/>
              </w:rPr>
              <w:t>контактный телефон:</w:t>
            </w:r>
            <w:r>
              <w:rPr>
                <w:rFonts w:cs="Times New Roman"/>
                <w:bCs/>
                <w:color w:val="000000"/>
                <w:spacing w:val="1"/>
              </w:rPr>
              <w:t xml:space="preserve"> </w:t>
            </w:r>
            <w:r w:rsidRPr="00244929">
              <w:rPr>
                <w:rFonts w:cs="Times New Roman"/>
                <w:bCs/>
                <w:color w:val="000000"/>
                <w:spacing w:val="1"/>
                <w:u w:val="single"/>
              </w:rPr>
              <w:t>35-35-35</w:t>
            </w:r>
            <w:r>
              <w:rPr>
                <w:rFonts w:cs="Times New Roman"/>
                <w:bCs/>
                <w:color w:val="000000"/>
                <w:spacing w:val="1"/>
              </w:rPr>
              <w:t xml:space="preserve">, </w:t>
            </w:r>
          </w:p>
          <w:p w:rsidR="007B6577" w:rsidRPr="00697FB3" w:rsidRDefault="007B6577" w:rsidP="00B93EE9">
            <w:pPr>
              <w:pStyle w:val="a"/>
              <w:snapToGrid w:val="0"/>
              <w:ind w:left="-55"/>
              <w:jc w:val="both"/>
              <w:rPr>
                <w:rFonts w:cs="Times New Roman"/>
                <w:bCs/>
                <w:color w:val="000000"/>
                <w:spacing w:val="1"/>
              </w:rPr>
            </w:pPr>
            <w:r w:rsidRPr="00244929">
              <w:rPr>
                <w:rFonts w:cs="Times New Roman"/>
                <w:bCs/>
                <w:color w:val="000000"/>
                <w:spacing w:val="1"/>
                <w:u w:val="single"/>
              </w:rPr>
              <w:t>8 951 000 00 01</w:t>
            </w:r>
            <w:r w:rsidRPr="00697FB3">
              <w:rPr>
                <w:rFonts w:cs="Times New Roman"/>
                <w:bCs/>
                <w:color w:val="000000"/>
                <w:spacing w:val="1"/>
              </w:rPr>
              <w:t>_</w:t>
            </w:r>
          </w:p>
          <w:p w:rsidR="007B6577" w:rsidRPr="00697FB3" w:rsidRDefault="007B6577" w:rsidP="00B93EE9">
            <w:pPr>
              <w:pStyle w:val="a"/>
              <w:snapToGrid w:val="0"/>
              <w:ind w:left="-55"/>
              <w:jc w:val="both"/>
              <w:rPr>
                <w:rFonts w:cs="Times New Roman"/>
                <w:bCs/>
                <w:color w:val="000000"/>
                <w:spacing w:val="1"/>
              </w:rPr>
            </w:pPr>
            <w:r w:rsidRPr="00697FB3">
              <w:rPr>
                <w:rFonts w:cs="Times New Roman"/>
                <w:bCs/>
                <w:color w:val="000000"/>
                <w:spacing w:val="1"/>
              </w:rPr>
              <w:t>документ, подтверждающий</w:t>
            </w:r>
          </w:p>
          <w:p w:rsidR="007B6577" w:rsidRPr="00697FB3" w:rsidRDefault="007B6577" w:rsidP="00B93EE9">
            <w:pPr>
              <w:pStyle w:val="a"/>
              <w:pBdr>
                <w:bottom w:val="single" w:sz="12" w:space="1" w:color="auto"/>
              </w:pBdr>
              <w:snapToGrid w:val="0"/>
              <w:ind w:left="-55"/>
              <w:jc w:val="both"/>
              <w:rPr>
                <w:rFonts w:cs="Times New Roman"/>
                <w:bCs/>
                <w:color w:val="000000"/>
                <w:spacing w:val="1"/>
              </w:rPr>
            </w:pPr>
            <w:r w:rsidRPr="00697FB3">
              <w:rPr>
                <w:rFonts w:cs="Times New Roman"/>
                <w:bCs/>
                <w:color w:val="000000"/>
                <w:spacing w:val="1"/>
              </w:rPr>
              <w:t>полномочия представителя</w:t>
            </w:r>
          </w:p>
          <w:p w:rsidR="007B6577" w:rsidRPr="00697FB3" w:rsidRDefault="007B6577" w:rsidP="00B93EE9">
            <w:pPr>
              <w:pStyle w:val="a"/>
              <w:snapToGrid w:val="0"/>
              <w:ind w:left="-55"/>
              <w:jc w:val="both"/>
              <w:rPr>
                <w:rFonts w:cs="Times New Roman"/>
                <w:bCs/>
                <w:color w:val="000000"/>
                <w:spacing w:val="1"/>
              </w:rPr>
            </w:pPr>
            <w:r>
              <w:rPr>
                <w:rFonts w:cs="Times New Roman"/>
                <w:bCs/>
                <w:color w:val="000000"/>
                <w:spacing w:val="1"/>
              </w:rPr>
              <w:t>__________________________________________________________________________</w:t>
            </w:r>
          </w:p>
        </w:tc>
        <w:tc>
          <w:tcPr>
            <w:tcW w:w="4848" w:type="dxa"/>
          </w:tcPr>
          <w:p w:rsidR="007B6577" w:rsidRDefault="007B6577" w:rsidP="00B93EE9">
            <w:pPr>
              <w:tabs>
                <w:tab w:val="left" w:pos="0"/>
              </w:tabs>
              <w:ind w:firstLine="709"/>
              <w:jc w:val="center"/>
              <w:rPr>
                <w:rFonts w:cs="Times New Roman"/>
              </w:rPr>
            </w:pPr>
          </w:p>
          <w:p w:rsidR="007B6577" w:rsidRPr="009C2073" w:rsidRDefault="007B6577" w:rsidP="00B93EE9">
            <w:pPr>
              <w:tabs>
                <w:tab w:val="left" w:pos="0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Директору </w:t>
            </w:r>
            <w:r w:rsidRPr="009C2073">
              <w:rPr>
                <w:rFonts w:cs="Times New Roman"/>
              </w:rPr>
              <w:t>ОКУСОКО «Областной медико-социальный реабилитационный центр им. преп. Феодосия Печерского»</w:t>
            </w:r>
          </w:p>
          <w:p w:rsidR="007B6577" w:rsidRDefault="007B6577" w:rsidP="00B93EE9">
            <w:pPr>
              <w:tabs>
                <w:tab w:val="left" w:pos="0"/>
              </w:tabs>
              <w:jc w:val="center"/>
              <w:rPr>
                <w:rFonts w:cs="Times New Roman"/>
                <w:color w:val="000000"/>
                <w:spacing w:val="1"/>
              </w:rPr>
            </w:pPr>
          </w:p>
          <w:p w:rsidR="007B6577" w:rsidRPr="00697FB3" w:rsidRDefault="007B6577" w:rsidP="00B93EE9">
            <w:pPr>
              <w:tabs>
                <w:tab w:val="left" w:pos="0"/>
              </w:tabs>
              <w:jc w:val="center"/>
              <w:rPr>
                <w:color w:val="000000"/>
                <w:spacing w:val="1"/>
              </w:rPr>
            </w:pPr>
            <w:r w:rsidRPr="00244929">
              <w:rPr>
                <w:color w:val="000000"/>
                <w:spacing w:val="1"/>
                <w:u w:val="single"/>
              </w:rPr>
              <w:t>Иванова</w:t>
            </w:r>
            <w:r w:rsidRPr="00697FB3">
              <w:rPr>
                <w:color w:val="000000"/>
                <w:spacing w:val="1"/>
              </w:rPr>
              <w:t>____</w:t>
            </w:r>
          </w:p>
          <w:p w:rsidR="007B6577" w:rsidRDefault="007B6577" w:rsidP="00B93EE9">
            <w:pPr>
              <w:tabs>
                <w:tab w:val="left" w:pos="0"/>
              </w:tabs>
              <w:jc w:val="center"/>
              <w:rPr>
                <w:color w:val="000000"/>
                <w:spacing w:val="1"/>
              </w:rPr>
            </w:pPr>
            <w:r>
              <w:rPr>
                <w:color w:val="000000"/>
                <w:spacing w:val="1"/>
                <w:u w:val="single"/>
              </w:rPr>
              <w:t>Ивана</w:t>
            </w:r>
            <w:r w:rsidRPr="007A7622">
              <w:rPr>
                <w:color w:val="000000"/>
                <w:spacing w:val="1"/>
                <w:u w:val="single"/>
              </w:rPr>
              <w:t xml:space="preserve"> Ивановича</w:t>
            </w:r>
          </w:p>
          <w:p w:rsidR="007B6577" w:rsidRPr="00DE4D2F" w:rsidRDefault="007B6577" w:rsidP="00B93EE9">
            <w:pPr>
              <w:tabs>
                <w:tab w:val="left" w:pos="0"/>
              </w:tabs>
              <w:jc w:val="center"/>
              <w:rPr>
                <w:rFonts w:cs="Times New Roman"/>
                <w:color w:val="000000"/>
                <w:spacing w:val="1"/>
                <w:sz w:val="20"/>
                <w:szCs w:val="20"/>
              </w:rPr>
            </w:pPr>
            <w:r w:rsidRPr="00DE4D2F">
              <w:rPr>
                <w:rFonts w:cs="Times New Roman"/>
                <w:color w:val="000000"/>
                <w:spacing w:val="1"/>
                <w:sz w:val="20"/>
                <w:szCs w:val="20"/>
              </w:rPr>
              <w:t>(Ф.И.О. заявителя полностью)</w:t>
            </w:r>
          </w:p>
          <w:p w:rsidR="007B6577" w:rsidRPr="00697FB3" w:rsidRDefault="007B6577" w:rsidP="00B93EE9">
            <w:pPr>
              <w:pStyle w:val="ConsPlusTitle"/>
              <w:tabs>
                <w:tab w:val="left" w:pos="-9978"/>
                <w:tab w:val="left" w:pos="-9457"/>
              </w:tabs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697F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дата рождения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«_</w:t>
            </w:r>
            <w:r w:rsidRPr="00244929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01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_»_</w:t>
            </w:r>
            <w:r w:rsidRPr="00244929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марта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  _</w:t>
            </w:r>
            <w:r w:rsidRPr="00244929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 xml:space="preserve">2007 </w:t>
            </w:r>
            <w:r w:rsidRPr="00697F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_г проживающего по адресу:</w:t>
            </w:r>
          </w:p>
          <w:p w:rsidR="007B6577" w:rsidRPr="007A7622" w:rsidRDefault="007B6577" w:rsidP="00B93EE9">
            <w:pPr>
              <w:pStyle w:val="ConsPlusTitle"/>
              <w:tabs>
                <w:tab w:val="left" w:pos="-9978"/>
                <w:tab w:val="left" w:pos="-9457"/>
              </w:tabs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</w:pPr>
            <w:r w:rsidRPr="007A7622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__305000, __Курская область,_____</w:t>
            </w:r>
          </w:p>
          <w:p w:rsidR="007B6577" w:rsidRPr="00697FB3" w:rsidRDefault="007B6577" w:rsidP="00B93EE9">
            <w:pPr>
              <w:pStyle w:val="ConsPlusTitle"/>
              <w:tabs>
                <w:tab w:val="left" w:pos="-9978"/>
              </w:tabs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697F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                        (индекс)</w:t>
            </w:r>
          </w:p>
          <w:p w:rsidR="007B6577" w:rsidRPr="00697FB3" w:rsidRDefault="007B6577" w:rsidP="00B93EE9">
            <w:pPr>
              <w:pStyle w:val="ConsPlusTitle"/>
              <w:tabs>
                <w:tab w:val="left" w:pos="-9978"/>
                <w:tab w:val="left" w:pos="-9469"/>
                <w:tab w:val="left" w:pos="-9301"/>
              </w:tabs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697F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______________</w:t>
            </w:r>
            <w:r w:rsidRPr="00244929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г. Курск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</w:t>
            </w:r>
            <w:r w:rsidRPr="00697F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_________</w:t>
            </w:r>
          </w:p>
          <w:p w:rsidR="007B6577" w:rsidRPr="00697FB3" w:rsidRDefault="007B6577" w:rsidP="00B93EE9">
            <w:pPr>
              <w:pStyle w:val="ConsPlusTitle"/>
              <w:tabs>
                <w:tab w:val="left" w:pos="-9978"/>
                <w:tab w:val="left" w:pos="-9301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697F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(город, район, село)</w:t>
            </w:r>
          </w:p>
          <w:p w:rsidR="007B6577" w:rsidRPr="00697FB3" w:rsidRDefault="007B6577" w:rsidP="00B93EE9">
            <w:pPr>
              <w:pStyle w:val="ConsPlusTitle"/>
              <w:tabs>
                <w:tab w:val="left" w:pos="-9978"/>
                <w:tab w:val="left" w:pos="-9301"/>
              </w:tabs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697F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улица</w:t>
            </w:r>
            <w:r w:rsidRPr="007A7622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__________Ленина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_________</w:t>
            </w:r>
          </w:p>
          <w:p w:rsidR="007B6577" w:rsidRPr="00697FB3" w:rsidRDefault="007B6577" w:rsidP="00B93EE9">
            <w:pPr>
              <w:pStyle w:val="ConsPlusTitle"/>
              <w:tabs>
                <w:tab w:val="left" w:pos="-9978"/>
                <w:tab w:val="left" w:pos="-9301"/>
              </w:tabs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697F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дом №____</w:t>
            </w:r>
            <w:r w:rsidRPr="00244929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55</w:t>
            </w:r>
            <w:r w:rsidRPr="00697F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__, корпус_</w:t>
            </w:r>
            <w:r w:rsidRPr="00244929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1</w:t>
            </w:r>
            <w:r w:rsidRPr="00697F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, кв._</w:t>
            </w:r>
            <w:r w:rsidRPr="00244929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10</w:t>
            </w:r>
            <w:r w:rsidRPr="00697F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_,</w:t>
            </w:r>
          </w:p>
          <w:p w:rsidR="007B6577" w:rsidRDefault="007B6577" w:rsidP="00B93EE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697F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контактный телефон: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244929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8 951 000 00 00</w:t>
            </w:r>
          </w:p>
          <w:p w:rsidR="007B6577" w:rsidRDefault="007B6577" w:rsidP="00B93EE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697F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документ, удостоверяющий личность </w:t>
            </w:r>
          </w:p>
          <w:p w:rsidR="007B6577" w:rsidRPr="00697FB3" w:rsidRDefault="007B6577" w:rsidP="00B93EE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(паспорт/ свидетельство о рождении)</w:t>
            </w:r>
          </w:p>
          <w:p w:rsidR="007B6577" w:rsidRPr="00697FB3" w:rsidRDefault="007B6577" w:rsidP="00B93EE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697F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__</w:t>
            </w:r>
            <w:r w:rsidRPr="00244929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свидетельство о рождении</w:t>
            </w:r>
            <w:r w:rsidRPr="00697F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__</w:t>
            </w:r>
          </w:p>
          <w:p w:rsidR="007B6577" w:rsidRPr="00697FB3" w:rsidRDefault="007B6577" w:rsidP="00B93EE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серия_</w:t>
            </w:r>
            <w:r w:rsidRPr="00244929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1-ЖТ</w:t>
            </w:r>
            <w:r w:rsidRPr="00697F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__№__</w:t>
            </w:r>
            <w:r w:rsidRPr="00244929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999 999</w:t>
            </w:r>
            <w:r w:rsidRPr="00697F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___</w:t>
            </w:r>
          </w:p>
          <w:p w:rsidR="007B6577" w:rsidRPr="00697FB3" w:rsidRDefault="007B6577" w:rsidP="00B93EE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выдан (кем, когда) _</w:t>
            </w:r>
            <w:r w:rsidRPr="00244929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ОЗАГС А САО г. Курска</w:t>
            </w:r>
            <w:r w:rsidRPr="00697F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</w:t>
            </w:r>
          </w:p>
          <w:p w:rsidR="007B6577" w:rsidRPr="00697FB3" w:rsidRDefault="007B6577" w:rsidP="00B93EE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697F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__</w:t>
            </w:r>
            <w:r w:rsidRPr="00244929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13.04.2007 г.</w:t>
            </w:r>
            <w:r w:rsidRPr="00697F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___</w:t>
            </w:r>
          </w:p>
          <w:p w:rsidR="007B6577" w:rsidRPr="00697FB3" w:rsidRDefault="007B6577" w:rsidP="00B93EE9">
            <w:pPr>
              <w:pStyle w:val="ConsPlusTitle"/>
              <w:ind w:firstLine="709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</w:p>
        </w:tc>
      </w:tr>
    </w:tbl>
    <w:p w:rsidR="007B6577" w:rsidRDefault="007B6577" w:rsidP="00244929">
      <w:pPr>
        <w:spacing w:line="216" w:lineRule="auto"/>
        <w:ind w:left="4251"/>
        <w:jc w:val="both"/>
        <w:rPr>
          <w:bCs/>
          <w:sz w:val="22"/>
          <w:szCs w:val="22"/>
        </w:rPr>
      </w:pPr>
    </w:p>
    <w:p w:rsidR="007B6577" w:rsidRPr="002A4BAB" w:rsidRDefault="007B6577" w:rsidP="00244929">
      <w:pPr>
        <w:ind w:firstLine="709"/>
        <w:jc w:val="center"/>
        <w:rPr>
          <w:rFonts w:cs="Times New Roman"/>
          <w:sz w:val="28"/>
          <w:szCs w:val="28"/>
        </w:rPr>
      </w:pPr>
      <w:r w:rsidRPr="002A4BAB">
        <w:rPr>
          <w:rFonts w:cs="Times New Roman"/>
          <w:sz w:val="28"/>
          <w:szCs w:val="28"/>
        </w:rPr>
        <w:t>Заявление на обеспечение протезно-ортопедическими изделиями</w:t>
      </w:r>
    </w:p>
    <w:p w:rsidR="007B6577" w:rsidRPr="002A4BAB" w:rsidRDefault="007B6577" w:rsidP="00244929">
      <w:pPr>
        <w:tabs>
          <w:tab w:val="left" w:pos="0"/>
        </w:tabs>
        <w:ind w:firstLine="709"/>
        <w:jc w:val="center"/>
        <w:rPr>
          <w:rFonts w:cs="Times New Roman"/>
        </w:rPr>
      </w:pPr>
    </w:p>
    <w:p w:rsidR="007B6577" w:rsidRPr="0096366C" w:rsidRDefault="007B6577" w:rsidP="00244929">
      <w:pPr>
        <w:tabs>
          <w:tab w:val="left" w:pos="0"/>
        </w:tabs>
        <w:ind w:firstLine="709"/>
        <w:jc w:val="both"/>
        <w:rPr>
          <w:rFonts w:cs="Times New Roman"/>
          <w:sz w:val="26"/>
          <w:szCs w:val="26"/>
        </w:rPr>
      </w:pPr>
      <w:r w:rsidRPr="002A4BAB">
        <w:rPr>
          <w:rFonts w:cs="Times New Roman"/>
          <w:sz w:val="28"/>
          <w:szCs w:val="28"/>
        </w:rPr>
        <w:tab/>
      </w:r>
      <w:r w:rsidRPr="0096366C">
        <w:rPr>
          <w:rFonts w:cs="Times New Roman"/>
          <w:sz w:val="26"/>
          <w:szCs w:val="26"/>
        </w:rPr>
        <w:t>Прошу Вас включить меня в реестр очередности по обеспечению протезно-ортопедическими изделиями за счет средств областного бюджета (далее – ПОИ):</w:t>
      </w:r>
    </w:p>
    <w:p w:rsidR="007B6577" w:rsidRDefault="007B6577" w:rsidP="00244929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96366C">
        <w:rPr>
          <w:sz w:val="26"/>
          <w:szCs w:val="26"/>
        </w:rPr>
        <w:t>__</w:t>
      </w:r>
      <w:r w:rsidRPr="00244929">
        <w:rPr>
          <w:sz w:val="26"/>
          <w:szCs w:val="26"/>
          <w:u w:val="single"/>
        </w:rPr>
        <w:t>сложная ортопедическая обувь, 2 пары, корсет функционально-корригирующий</w:t>
      </w:r>
      <w:r w:rsidRPr="0096366C">
        <w:rPr>
          <w:sz w:val="26"/>
          <w:szCs w:val="26"/>
        </w:rPr>
        <w:t xml:space="preserve">_ </w:t>
      </w:r>
    </w:p>
    <w:p w:rsidR="007B6577" w:rsidRPr="002A4BAB" w:rsidRDefault="007B6577" w:rsidP="00244929">
      <w:pPr>
        <w:tabs>
          <w:tab w:val="left" w:pos="0"/>
        </w:tabs>
        <w:ind w:firstLine="709"/>
        <w:jc w:val="both"/>
        <w:rPr>
          <w:rFonts w:cs="Times New Roman"/>
          <w:sz w:val="26"/>
          <w:szCs w:val="26"/>
        </w:rPr>
      </w:pPr>
      <w:r w:rsidRPr="0096366C">
        <w:rPr>
          <w:rFonts w:cs="Times New Roman"/>
          <w:sz w:val="26"/>
          <w:szCs w:val="26"/>
        </w:rPr>
        <w:t xml:space="preserve"> в соответствии со справкой о необходимости обеспечения ПОИ лица, не являющегося инвалидом, но по медицинским показаниям нуждающегося в </w:t>
      </w:r>
      <w:r>
        <w:rPr>
          <w:rFonts w:cs="Times New Roman"/>
          <w:sz w:val="26"/>
          <w:szCs w:val="26"/>
        </w:rPr>
        <w:t>этих изделиях, от «21</w:t>
      </w:r>
      <w:r w:rsidRPr="0096366C">
        <w:rPr>
          <w:rFonts w:cs="Times New Roman"/>
          <w:sz w:val="26"/>
          <w:szCs w:val="26"/>
        </w:rPr>
        <w:t xml:space="preserve">» </w:t>
      </w:r>
      <w:r>
        <w:rPr>
          <w:rFonts w:cs="Times New Roman"/>
          <w:sz w:val="26"/>
          <w:szCs w:val="26"/>
        </w:rPr>
        <w:t>июля2019</w:t>
      </w:r>
      <w:r w:rsidRPr="0096366C">
        <w:rPr>
          <w:rFonts w:cs="Times New Roman"/>
          <w:sz w:val="26"/>
          <w:szCs w:val="26"/>
        </w:rPr>
        <w:t xml:space="preserve"> г., выданной  </w:t>
      </w:r>
      <w:r w:rsidRPr="0096366C">
        <w:rPr>
          <w:sz w:val="26"/>
          <w:szCs w:val="26"/>
        </w:rPr>
        <w:t>_</w:t>
      </w:r>
      <w:r w:rsidRPr="002821DB">
        <w:rPr>
          <w:sz w:val="26"/>
          <w:szCs w:val="26"/>
          <w:u w:val="single"/>
        </w:rPr>
        <w:t>Курская детская поликлиника № 5</w:t>
      </w:r>
    </w:p>
    <w:p w:rsidR="007B6577" w:rsidRPr="002A4BAB" w:rsidRDefault="007B6577" w:rsidP="00244929">
      <w:pPr>
        <w:tabs>
          <w:tab w:val="left" w:pos="0"/>
        </w:tabs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                           </w:t>
      </w:r>
      <w:r w:rsidRPr="002A4BAB">
        <w:rPr>
          <w:rFonts w:cs="Times New Roman"/>
          <w:sz w:val="26"/>
          <w:szCs w:val="26"/>
        </w:rPr>
        <w:t xml:space="preserve">   (наименование медицинской организации)</w:t>
      </w:r>
    </w:p>
    <w:p w:rsidR="007B6577" w:rsidRPr="002A4BAB" w:rsidRDefault="007B6577" w:rsidP="00244929">
      <w:pPr>
        <w:tabs>
          <w:tab w:val="left" w:pos="0"/>
        </w:tabs>
        <w:ind w:firstLine="709"/>
        <w:jc w:val="both"/>
        <w:rPr>
          <w:rFonts w:cs="Times New Roman"/>
        </w:rPr>
      </w:pPr>
      <w:r w:rsidRPr="002A4BAB">
        <w:rPr>
          <w:rFonts w:cs="Times New Roman"/>
        </w:rPr>
        <w:t>Мне разъяснено, что в соответствии с действующим законодательством ПОИ будет передано в безвозмездное пользование, не подлежит передаче другим лицам.</w:t>
      </w:r>
    </w:p>
    <w:p w:rsidR="007B6577" w:rsidRPr="002A4BAB" w:rsidRDefault="007B6577" w:rsidP="00244929">
      <w:pPr>
        <w:tabs>
          <w:tab w:val="left" w:pos="0"/>
        </w:tabs>
        <w:ind w:firstLine="709"/>
        <w:jc w:val="both"/>
        <w:rPr>
          <w:rFonts w:cs="Times New Roman"/>
        </w:rPr>
      </w:pPr>
      <w:r w:rsidRPr="002A4BAB">
        <w:rPr>
          <w:rFonts w:cs="Times New Roman"/>
        </w:rPr>
        <w:t xml:space="preserve">Я даю свое бессрочное согласие (до моего особого распоряжения) на обработку в установленном порядке персональных данных, указанных в заявлении, с целью обеспечения ПОИ. Достоверность сведений подтверждаю. </w:t>
      </w:r>
    </w:p>
    <w:p w:rsidR="007B6577" w:rsidRPr="002A4BAB" w:rsidRDefault="007B6577" w:rsidP="00244929">
      <w:pPr>
        <w:tabs>
          <w:tab w:val="left" w:pos="0"/>
        </w:tabs>
        <w:ind w:firstLine="709"/>
        <w:jc w:val="both"/>
        <w:rPr>
          <w:rFonts w:cs="Times New Roman"/>
        </w:rPr>
      </w:pPr>
      <w:r w:rsidRPr="002A4BAB">
        <w:rPr>
          <w:rFonts w:cs="Times New Roman"/>
        </w:rPr>
        <w:t xml:space="preserve">С административным регламентом комитета </w:t>
      </w:r>
      <w:r w:rsidRPr="002A4BAB">
        <w:rPr>
          <w:rFonts w:cs="Times New Roman"/>
          <w:bCs/>
        </w:rPr>
        <w:t xml:space="preserve">социального обеспечения, материнства и детства Курской области по </w:t>
      </w:r>
      <w:r w:rsidRPr="002A4BAB">
        <w:rPr>
          <w:rFonts w:cs="Times New Roman"/>
        </w:rPr>
        <w:t>предоставлению государственной услуги по обеспечению протезно-ортопедическими изделиями лиц, не являющихся инвалидами, но по медицинским показаниям нуждающихся в протезно-ортопедических изделиях, за счет средств областного бюджета ознакомлен(а).</w:t>
      </w:r>
    </w:p>
    <w:p w:rsidR="007B6577" w:rsidRPr="002A4BAB" w:rsidRDefault="007B6577" w:rsidP="00244929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2A4BAB">
        <w:rPr>
          <w:rFonts w:ascii="Times New Roman" w:hAnsi="Times New Roman" w:cs="Times New Roman"/>
          <w:sz w:val="28"/>
          <w:szCs w:val="28"/>
        </w:rPr>
        <w:t>К заявлению прилагаются документы:</w:t>
      </w:r>
    </w:p>
    <w:p w:rsidR="007B6577" w:rsidRPr="002A4BAB" w:rsidRDefault="007B6577" w:rsidP="0024492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A4BAB">
        <w:rPr>
          <w:rFonts w:ascii="Times New Roman" w:hAnsi="Times New Roman" w:cs="Times New Roman"/>
          <w:sz w:val="28"/>
          <w:szCs w:val="28"/>
        </w:rPr>
        <w:t>_____________________________________________________________ _____________________________________________________________________________________________________________________________</w:t>
      </w:r>
    </w:p>
    <w:p w:rsidR="007B6577" w:rsidRDefault="007B6577" w:rsidP="00244929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7B6577" w:rsidRPr="00F14DA8" w:rsidRDefault="007B6577" w:rsidP="00244929">
      <w:pPr>
        <w:pStyle w:val="ConsPlusNonformat"/>
        <w:ind w:firstLine="709"/>
        <w:jc w:val="both"/>
        <w:rPr>
          <w:rFonts w:ascii="Times New Roman" w:hAnsi="Times New Roman" w:cs="Times New Roman"/>
          <w:bCs/>
          <w:kern w:val="0"/>
          <w:sz w:val="28"/>
          <w:szCs w:val="28"/>
          <w:lang w:eastAsia="ru-RU"/>
        </w:rPr>
      </w:pPr>
      <w:r w:rsidRPr="00F14DA8">
        <w:rPr>
          <w:rFonts w:ascii="Times New Roman" w:hAnsi="Times New Roman" w:cs="Times New Roman"/>
          <w:sz w:val="28"/>
          <w:szCs w:val="28"/>
        </w:rPr>
        <w:t xml:space="preserve">Способ получения </w:t>
      </w:r>
      <w:r w:rsidRPr="00F14DA8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уведомления о </w:t>
      </w:r>
      <w:r w:rsidRPr="00F14DA8">
        <w:rPr>
          <w:rFonts w:ascii="Times New Roman" w:hAnsi="Times New Roman" w:cs="Times New Roman"/>
          <w:bCs/>
          <w:kern w:val="0"/>
          <w:sz w:val="28"/>
          <w:szCs w:val="28"/>
          <w:lang w:eastAsia="ru-RU"/>
        </w:rPr>
        <w:t>включении в реестр очередности по обеспечению ПОИ либо уведомления об отказе во включении заявителя в реестр очередности по обеспечению ПОИ (нужное подчеркнуть):</w:t>
      </w:r>
    </w:p>
    <w:p w:rsidR="007B6577" w:rsidRPr="00F14DA8" w:rsidRDefault="007B6577" w:rsidP="0024492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A8">
        <w:rPr>
          <w:rFonts w:ascii="Times New Roman" w:hAnsi="Times New Roman" w:cs="Times New Roman"/>
          <w:sz w:val="28"/>
          <w:szCs w:val="28"/>
        </w:rPr>
        <w:t>- посредством почтового отправления от ОКУСОКО «Областной медико-социальный реабилитационный центр им. преп. Феодосия Печерского»;</w:t>
      </w:r>
    </w:p>
    <w:p w:rsidR="007B6577" w:rsidRPr="00F14DA8" w:rsidRDefault="007B6577" w:rsidP="00244929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F14DA8">
        <w:rPr>
          <w:rFonts w:ascii="Times New Roman" w:hAnsi="Times New Roman" w:cs="Times New Roman"/>
          <w:sz w:val="28"/>
          <w:szCs w:val="28"/>
        </w:rPr>
        <w:t>- в АУ КО «МФЦ»;</w:t>
      </w:r>
    </w:p>
    <w:p w:rsidR="007B6577" w:rsidRDefault="007B6577" w:rsidP="00244929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F14DA8">
        <w:rPr>
          <w:rFonts w:ascii="Times New Roman" w:hAnsi="Times New Roman" w:cs="Times New Roman"/>
          <w:sz w:val="28"/>
          <w:szCs w:val="28"/>
        </w:rPr>
        <w:t xml:space="preserve">- на электронную почту </w:t>
      </w:r>
      <w:r w:rsidRPr="00F14DA8">
        <w:rPr>
          <w:rFonts w:ascii="Times New Roman" w:hAnsi="Times New Roman" w:cs="Times New Roman"/>
        </w:rPr>
        <w:t xml:space="preserve">(указать адрес электронной почты) </w:t>
      </w:r>
      <w:r w:rsidRPr="00F14DA8">
        <w:rPr>
          <w:rFonts w:ascii="Times New Roman" w:hAnsi="Times New Roman" w:cs="Times New Roman"/>
          <w:sz w:val="28"/>
          <w:szCs w:val="28"/>
        </w:rPr>
        <w:t>___________________</w:t>
      </w:r>
    </w:p>
    <w:p w:rsidR="007B6577" w:rsidRDefault="007B6577" w:rsidP="00244929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7B6577" w:rsidRPr="002A4BAB" w:rsidRDefault="007B6577" w:rsidP="00244929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2A4BAB">
        <w:rPr>
          <w:rFonts w:ascii="Times New Roman" w:hAnsi="Times New Roman" w:cs="Times New Roman"/>
          <w:sz w:val="28"/>
          <w:szCs w:val="28"/>
        </w:rPr>
        <w:t>Регистрационный номер заявления: __________</w:t>
      </w:r>
    </w:p>
    <w:p w:rsidR="007B6577" w:rsidRPr="002A4BAB" w:rsidRDefault="007B6577" w:rsidP="00244929">
      <w:pPr>
        <w:pStyle w:val="ConsPlusNonformat"/>
        <w:ind w:firstLine="709"/>
        <w:rPr>
          <w:rFonts w:ascii="Times New Roman" w:hAnsi="Times New Roman" w:cs="Times New Roman"/>
        </w:rPr>
      </w:pPr>
      <w:r w:rsidRPr="002A4BAB">
        <w:rPr>
          <w:rFonts w:ascii="Times New Roman" w:hAnsi="Times New Roman" w:cs="Times New Roman"/>
        </w:rPr>
        <w:t>Дата приема заявления: «__» ______20__г.                                     Подпись специалиста __________</w:t>
      </w:r>
    </w:p>
    <w:p w:rsidR="007B6577" w:rsidRPr="002A4BAB" w:rsidRDefault="007B6577" w:rsidP="00244929">
      <w:pPr>
        <w:tabs>
          <w:tab w:val="left" w:pos="0"/>
        </w:tabs>
        <w:ind w:firstLine="709"/>
        <w:jc w:val="both"/>
        <w:rPr>
          <w:rFonts w:cs="Times New Roman"/>
        </w:rPr>
      </w:pPr>
    </w:p>
    <w:p w:rsidR="007B6577" w:rsidRPr="002A4BAB" w:rsidRDefault="007B6577" w:rsidP="00244929">
      <w:pPr>
        <w:tabs>
          <w:tab w:val="left" w:pos="0"/>
        </w:tabs>
        <w:ind w:firstLine="709"/>
        <w:jc w:val="both"/>
        <w:rPr>
          <w:rFonts w:cs="Times New Roman"/>
        </w:rPr>
      </w:pPr>
    </w:p>
    <w:p w:rsidR="007B6577" w:rsidRPr="002A4BAB" w:rsidRDefault="007B6577" w:rsidP="00244929">
      <w:pPr>
        <w:tabs>
          <w:tab w:val="left" w:pos="0"/>
        </w:tabs>
        <w:ind w:firstLine="709"/>
        <w:jc w:val="both"/>
        <w:rPr>
          <w:rFonts w:cs="Times New Roman"/>
        </w:rPr>
      </w:pPr>
    </w:p>
    <w:p w:rsidR="007B6577" w:rsidRPr="002A4BAB" w:rsidRDefault="007B6577" w:rsidP="00244929">
      <w:pPr>
        <w:tabs>
          <w:tab w:val="left" w:pos="0"/>
        </w:tabs>
        <w:ind w:firstLine="709"/>
        <w:jc w:val="both"/>
        <w:rPr>
          <w:rFonts w:cs="Times New Roman"/>
        </w:rPr>
      </w:pPr>
      <w:r w:rsidRPr="002A4BAB">
        <w:rPr>
          <w:rFonts w:cs="Times New Roman"/>
        </w:rPr>
        <w:t>Подпись заявителя__________  _____________________ дата «___»______20__ г.</w:t>
      </w:r>
    </w:p>
    <w:p w:rsidR="007B6577" w:rsidRPr="002A4BAB" w:rsidRDefault="007B6577" w:rsidP="00244929">
      <w:pPr>
        <w:tabs>
          <w:tab w:val="left" w:pos="0"/>
        </w:tabs>
        <w:ind w:firstLine="709"/>
        <w:jc w:val="both"/>
        <w:rPr>
          <w:rFonts w:cs="Times New Roman"/>
        </w:rPr>
      </w:pPr>
      <w:r w:rsidRPr="002A4BAB">
        <w:rPr>
          <w:rFonts w:cs="Times New Roman"/>
        </w:rPr>
        <w:t xml:space="preserve">(представителя)       </w:t>
      </w:r>
      <w:r w:rsidRPr="002A4BAB">
        <w:rPr>
          <w:rFonts w:cs="Times New Roman"/>
          <w:sz w:val="22"/>
          <w:szCs w:val="22"/>
        </w:rPr>
        <w:t>(подпись)         (расшифровка подписи)</w:t>
      </w:r>
    </w:p>
    <w:p w:rsidR="007B6577" w:rsidRPr="002A4BAB" w:rsidRDefault="007B6577" w:rsidP="00244929">
      <w:pPr>
        <w:tabs>
          <w:tab w:val="left" w:pos="0"/>
        </w:tabs>
        <w:ind w:firstLine="709"/>
        <w:jc w:val="both"/>
        <w:rPr>
          <w:rFonts w:cs="Times New Roman"/>
        </w:rPr>
      </w:pPr>
    </w:p>
    <w:p w:rsidR="007B6577" w:rsidRPr="002A4BAB" w:rsidRDefault="007B6577" w:rsidP="00244929">
      <w:pPr>
        <w:ind w:firstLine="709"/>
        <w:jc w:val="both"/>
        <w:rPr>
          <w:rFonts w:cs="Times New Roman"/>
        </w:rPr>
      </w:pPr>
      <w:r w:rsidRPr="002A4BAB">
        <w:rPr>
          <w:rFonts w:cs="Times New Roman"/>
        </w:rPr>
        <w:t>Подпись специалиста __________ ___________________ дата «__»_____20___г.</w:t>
      </w:r>
    </w:p>
    <w:p w:rsidR="007B6577" w:rsidRPr="002A4BAB" w:rsidRDefault="007B6577" w:rsidP="00244929">
      <w:pPr>
        <w:spacing w:line="216" w:lineRule="auto"/>
        <w:ind w:firstLine="709"/>
        <w:rPr>
          <w:rFonts w:cs="Times New Roman"/>
        </w:rPr>
      </w:pPr>
      <w:r w:rsidRPr="002A4BAB">
        <w:rPr>
          <w:rFonts w:cs="Times New Roman"/>
        </w:rPr>
        <w:t xml:space="preserve">принявшего заявление    </w:t>
      </w:r>
      <w:r w:rsidRPr="002A4BAB">
        <w:rPr>
          <w:rFonts w:cs="Times New Roman"/>
          <w:sz w:val="22"/>
          <w:szCs w:val="22"/>
        </w:rPr>
        <w:t>(подпись)   (расшифровка подписи)</w:t>
      </w:r>
    </w:p>
    <w:p w:rsidR="007B6577" w:rsidRPr="002A4BAB" w:rsidRDefault="007B6577" w:rsidP="00244929">
      <w:pPr>
        <w:ind w:left="4536" w:firstLine="709"/>
        <w:rPr>
          <w:sz w:val="28"/>
          <w:szCs w:val="28"/>
        </w:rPr>
      </w:pPr>
    </w:p>
    <w:p w:rsidR="007B6577" w:rsidRPr="002A4BAB" w:rsidRDefault="007B6577" w:rsidP="00244929">
      <w:pPr>
        <w:ind w:left="4536" w:firstLine="709"/>
        <w:jc w:val="both"/>
        <w:rPr>
          <w:sz w:val="28"/>
          <w:szCs w:val="28"/>
        </w:rPr>
      </w:pPr>
    </w:p>
    <w:p w:rsidR="007B6577" w:rsidRPr="002A4BAB" w:rsidRDefault="007B6577" w:rsidP="00244929">
      <w:pPr>
        <w:ind w:left="4536" w:firstLine="709"/>
        <w:jc w:val="both"/>
        <w:rPr>
          <w:sz w:val="28"/>
          <w:szCs w:val="28"/>
        </w:rPr>
      </w:pPr>
    </w:p>
    <w:p w:rsidR="007B6577" w:rsidRPr="002A4BAB" w:rsidRDefault="007B6577" w:rsidP="00244929">
      <w:pPr>
        <w:ind w:left="4536" w:hanging="4536"/>
        <w:jc w:val="both"/>
        <w:rPr>
          <w:sz w:val="28"/>
          <w:szCs w:val="28"/>
        </w:rPr>
      </w:pPr>
      <w:r w:rsidRPr="002A4BAB">
        <w:rPr>
          <w:sz w:val="28"/>
          <w:szCs w:val="28"/>
        </w:rPr>
        <w:t>-------------------------------------------------------------------------------------------------</w:t>
      </w:r>
    </w:p>
    <w:p w:rsidR="007B6577" w:rsidRPr="002A4BAB" w:rsidRDefault="007B6577" w:rsidP="00244929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6577" w:rsidRPr="002A4BAB" w:rsidRDefault="007B6577" w:rsidP="00244929">
      <w:pPr>
        <w:pStyle w:val="ConsPlusNonformat"/>
        <w:ind w:firstLine="709"/>
        <w:jc w:val="center"/>
        <w:rPr>
          <w:rFonts w:ascii="Times New Roman" w:hAnsi="Times New Roman" w:cs="Times New Roman"/>
          <w:sz w:val="22"/>
          <w:szCs w:val="22"/>
        </w:rPr>
      </w:pPr>
      <w:r w:rsidRPr="002A4BAB">
        <w:rPr>
          <w:rFonts w:ascii="Times New Roman" w:hAnsi="Times New Roman" w:cs="Times New Roman"/>
          <w:sz w:val="22"/>
          <w:szCs w:val="22"/>
        </w:rPr>
        <w:t>РАСПИСКА</w:t>
      </w:r>
    </w:p>
    <w:p w:rsidR="007B6577" w:rsidRPr="002A4BAB" w:rsidRDefault="007B6577" w:rsidP="00244929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2A4BAB">
        <w:rPr>
          <w:rFonts w:ascii="Times New Roman" w:hAnsi="Times New Roman" w:cs="Times New Roman"/>
          <w:sz w:val="22"/>
          <w:szCs w:val="22"/>
        </w:rPr>
        <w:t>От ________________________________________________________</w:t>
      </w:r>
    </w:p>
    <w:p w:rsidR="007B6577" w:rsidRPr="002A4BAB" w:rsidRDefault="007B6577" w:rsidP="00244929">
      <w:pPr>
        <w:pStyle w:val="ConsPlusNonformat"/>
        <w:ind w:firstLine="709"/>
        <w:jc w:val="center"/>
        <w:rPr>
          <w:rFonts w:ascii="Times New Roman" w:hAnsi="Times New Roman" w:cs="Times New Roman"/>
          <w:sz w:val="22"/>
          <w:szCs w:val="22"/>
        </w:rPr>
      </w:pPr>
      <w:r w:rsidRPr="002A4BAB">
        <w:rPr>
          <w:rFonts w:ascii="Times New Roman" w:hAnsi="Times New Roman" w:cs="Times New Roman"/>
          <w:sz w:val="22"/>
          <w:szCs w:val="22"/>
        </w:rPr>
        <w:t>(фамилия, имя, отчество)</w:t>
      </w:r>
    </w:p>
    <w:p w:rsidR="007B6577" w:rsidRPr="002A4BAB" w:rsidRDefault="007B6577" w:rsidP="00244929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r w:rsidRPr="002A4BAB">
        <w:rPr>
          <w:rFonts w:ascii="Times New Roman" w:hAnsi="Times New Roman" w:cs="Times New Roman"/>
          <w:sz w:val="22"/>
          <w:szCs w:val="22"/>
        </w:rPr>
        <w:t>принято заявление и следующие документы:</w:t>
      </w:r>
    </w:p>
    <w:p w:rsidR="007B6577" w:rsidRPr="002A4BAB" w:rsidRDefault="007B6577" w:rsidP="00244929">
      <w:pPr>
        <w:ind w:firstLine="709"/>
        <w:jc w:val="both"/>
        <w:rPr>
          <w:sz w:val="22"/>
          <w:szCs w:val="22"/>
        </w:rPr>
      </w:pPr>
      <w:r w:rsidRPr="002A4BAB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</w:t>
      </w:r>
    </w:p>
    <w:p w:rsidR="007B6577" w:rsidRPr="002A4BAB" w:rsidRDefault="007B6577" w:rsidP="00244929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</w:p>
    <w:p w:rsidR="007B6577" w:rsidRPr="002A4BAB" w:rsidRDefault="007B6577" w:rsidP="00244929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r w:rsidRPr="002A4BAB">
        <w:rPr>
          <w:rFonts w:ascii="Times New Roman" w:hAnsi="Times New Roman" w:cs="Times New Roman"/>
          <w:sz w:val="22"/>
          <w:szCs w:val="22"/>
        </w:rPr>
        <w:t>Регистрационный номер заявления: __________</w:t>
      </w:r>
    </w:p>
    <w:p w:rsidR="007B6577" w:rsidRPr="002A4BAB" w:rsidRDefault="007B6577" w:rsidP="00244929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</w:p>
    <w:p w:rsidR="007B6577" w:rsidRPr="002A4BAB" w:rsidRDefault="007B6577" w:rsidP="00244929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r w:rsidRPr="002A4BAB">
        <w:rPr>
          <w:rFonts w:ascii="Times New Roman" w:hAnsi="Times New Roman" w:cs="Times New Roman"/>
          <w:sz w:val="22"/>
          <w:szCs w:val="22"/>
        </w:rPr>
        <w:t>Дата приема заявления: «__» _______20__г.     Подпись специалиста _____</w:t>
      </w:r>
    </w:p>
    <w:p w:rsidR="007B6577" w:rsidRPr="002A4BAB" w:rsidRDefault="007B6577" w:rsidP="00244929">
      <w:pPr>
        <w:ind w:firstLine="709"/>
        <w:jc w:val="both"/>
        <w:rPr>
          <w:sz w:val="22"/>
          <w:szCs w:val="22"/>
        </w:rPr>
      </w:pPr>
    </w:p>
    <w:p w:rsidR="007B6577" w:rsidRDefault="007B6577" w:rsidP="00DD3D70">
      <w:pPr>
        <w:spacing w:line="216" w:lineRule="auto"/>
        <w:ind w:firstLine="720"/>
      </w:pPr>
      <w:r w:rsidRPr="002A4BAB">
        <w:rPr>
          <w:sz w:val="22"/>
          <w:szCs w:val="22"/>
        </w:rPr>
        <w:t>Тел.</w:t>
      </w:r>
      <w:r w:rsidRPr="002A4BAB">
        <w:rPr>
          <w:sz w:val="22"/>
          <w:szCs w:val="22"/>
        </w:rPr>
        <w:tab/>
        <w:t>____________</w:t>
      </w:r>
      <w:r w:rsidRPr="002A4BAB">
        <w:rPr>
          <w:sz w:val="22"/>
          <w:szCs w:val="22"/>
        </w:rPr>
        <w:tab/>
      </w:r>
      <w:r w:rsidRPr="002A4BAB">
        <w:rPr>
          <w:sz w:val="22"/>
          <w:szCs w:val="22"/>
        </w:rPr>
        <w:tab/>
      </w:r>
      <w:r w:rsidRPr="002A4BAB">
        <w:rPr>
          <w:sz w:val="22"/>
          <w:szCs w:val="22"/>
        </w:rPr>
        <w:tab/>
      </w:r>
    </w:p>
    <w:p w:rsidR="007B6577" w:rsidRDefault="007B6577" w:rsidP="00956901">
      <w:pPr>
        <w:spacing w:line="216" w:lineRule="auto"/>
        <w:ind w:firstLine="4253"/>
      </w:pPr>
    </w:p>
    <w:p w:rsidR="007B6577" w:rsidRDefault="007B6577" w:rsidP="00956901">
      <w:pPr>
        <w:spacing w:line="216" w:lineRule="auto"/>
        <w:ind w:firstLine="4253"/>
      </w:pPr>
    </w:p>
    <w:p w:rsidR="007B6577" w:rsidRDefault="007B6577" w:rsidP="00956901">
      <w:pPr>
        <w:spacing w:line="216" w:lineRule="auto"/>
        <w:ind w:firstLine="4253"/>
      </w:pPr>
    </w:p>
    <w:p w:rsidR="007B6577" w:rsidRDefault="007B6577" w:rsidP="00956901">
      <w:pPr>
        <w:spacing w:line="216" w:lineRule="auto"/>
        <w:ind w:firstLine="4253"/>
      </w:pPr>
    </w:p>
    <w:p w:rsidR="007B6577" w:rsidRDefault="007B6577" w:rsidP="00956901">
      <w:pPr>
        <w:spacing w:line="216" w:lineRule="auto"/>
        <w:ind w:firstLine="4253"/>
      </w:pPr>
    </w:p>
    <w:p w:rsidR="007B6577" w:rsidRDefault="007B6577" w:rsidP="00956901">
      <w:pPr>
        <w:spacing w:line="216" w:lineRule="auto"/>
        <w:ind w:firstLine="4253"/>
      </w:pPr>
    </w:p>
    <w:sectPr w:rsidR="007B6577" w:rsidSect="00871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6901"/>
    <w:rsid w:val="00075B1F"/>
    <w:rsid w:val="001E4996"/>
    <w:rsid w:val="00244929"/>
    <w:rsid w:val="002821DB"/>
    <w:rsid w:val="002A4BAB"/>
    <w:rsid w:val="00355082"/>
    <w:rsid w:val="004A4173"/>
    <w:rsid w:val="006474B6"/>
    <w:rsid w:val="00697FB3"/>
    <w:rsid w:val="006B1236"/>
    <w:rsid w:val="007A7622"/>
    <w:rsid w:val="007B6577"/>
    <w:rsid w:val="00871071"/>
    <w:rsid w:val="00886B96"/>
    <w:rsid w:val="008F6800"/>
    <w:rsid w:val="00956901"/>
    <w:rsid w:val="0096366C"/>
    <w:rsid w:val="009A2084"/>
    <w:rsid w:val="009C2073"/>
    <w:rsid w:val="00A510A7"/>
    <w:rsid w:val="00B5782E"/>
    <w:rsid w:val="00B93EE9"/>
    <w:rsid w:val="00C25970"/>
    <w:rsid w:val="00DD3D70"/>
    <w:rsid w:val="00DE4D2F"/>
    <w:rsid w:val="00E02FD0"/>
    <w:rsid w:val="00E160D1"/>
    <w:rsid w:val="00E355C5"/>
    <w:rsid w:val="00ED4688"/>
    <w:rsid w:val="00F05F84"/>
    <w:rsid w:val="00F14DA8"/>
    <w:rsid w:val="00FC1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901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56901"/>
    <w:pPr>
      <w:widowControl w:val="0"/>
      <w:suppressAutoHyphens/>
      <w:autoSpaceDE w:val="0"/>
    </w:pPr>
    <w:rPr>
      <w:rFonts w:ascii="Arial" w:eastAsia="Times New Roman" w:hAnsi="Arial" w:cs="Arial"/>
      <w:b/>
      <w:bCs/>
      <w:kern w:val="1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956901"/>
    <w:pPr>
      <w:widowControl w:val="0"/>
      <w:suppressAutoHyphens/>
      <w:autoSpaceDE w:val="0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customStyle="1" w:styleId="a">
    <w:name w:val="Содержимое таблицы"/>
    <w:basedOn w:val="Normal"/>
    <w:uiPriority w:val="99"/>
    <w:rsid w:val="00956901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2</Pages>
  <Words>638</Words>
  <Characters>3639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Ю. Смецкой</dc:creator>
  <cp:keywords/>
  <dc:description/>
  <cp:lastModifiedBy>gorelik_ov</cp:lastModifiedBy>
  <cp:revision>9</cp:revision>
  <dcterms:created xsi:type="dcterms:W3CDTF">2021-09-01T06:15:00Z</dcterms:created>
  <dcterms:modified xsi:type="dcterms:W3CDTF">2022-08-26T09:21:00Z</dcterms:modified>
</cp:coreProperties>
</file>